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C8B" w:rsidRDefault="00CA6C8B" w:rsidP="00E05F06">
      <w:pPr>
        <w:jc w:val="center"/>
        <w:rPr>
          <w:b/>
          <w:bCs/>
          <w:rtl/>
        </w:rPr>
      </w:pPr>
      <w:r w:rsidRPr="00EE05F8">
        <w:rPr>
          <w:rFonts w:hint="cs"/>
          <w:b/>
          <w:bCs/>
          <w:rtl/>
        </w:rPr>
        <w:t>بسم</w:t>
      </w:r>
      <w:r w:rsidRPr="00EE05F8">
        <w:rPr>
          <w:b/>
          <w:bCs/>
          <w:rtl/>
        </w:rPr>
        <w:t xml:space="preserve"> </w:t>
      </w:r>
      <w:r w:rsidRPr="00EE05F8">
        <w:rPr>
          <w:rFonts w:hint="cs"/>
          <w:b/>
          <w:bCs/>
          <w:rtl/>
        </w:rPr>
        <w:t>الله</w:t>
      </w:r>
      <w:r w:rsidRPr="00EE05F8">
        <w:rPr>
          <w:b/>
          <w:bCs/>
          <w:rtl/>
        </w:rPr>
        <w:t xml:space="preserve"> </w:t>
      </w:r>
      <w:r w:rsidRPr="00EE05F8">
        <w:rPr>
          <w:rFonts w:hint="cs"/>
          <w:b/>
          <w:bCs/>
          <w:rtl/>
        </w:rPr>
        <w:t>الرحمن</w:t>
      </w:r>
      <w:r w:rsidRPr="00EE05F8">
        <w:rPr>
          <w:b/>
          <w:bCs/>
          <w:rtl/>
        </w:rPr>
        <w:t xml:space="preserve"> </w:t>
      </w:r>
      <w:r w:rsidRPr="00EE05F8">
        <w:rPr>
          <w:rFonts w:hint="cs"/>
          <w:b/>
          <w:bCs/>
          <w:rtl/>
        </w:rPr>
        <w:t>الرحيم</w:t>
      </w:r>
      <w:r>
        <w:rPr>
          <w:b/>
          <w:bCs/>
          <w:rtl/>
        </w:rPr>
        <w:t xml:space="preserve">                       </w:t>
      </w:r>
      <w:r w:rsidRPr="00EE05F8">
        <w:rPr>
          <w:rFonts w:hint="cs"/>
          <w:b/>
          <w:bCs/>
          <w:rtl/>
        </w:rPr>
        <w:t>الاختبار</w:t>
      </w:r>
      <w:r w:rsidRPr="00EE05F8">
        <w:rPr>
          <w:b/>
          <w:bCs/>
          <w:rtl/>
        </w:rPr>
        <w:t xml:space="preserve"> </w:t>
      </w:r>
      <w:r w:rsidRPr="00EE05F8">
        <w:rPr>
          <w:rFonts w:hint="cs"/>
          <w:b/>
          <w:bCs/>
          <w:rtl/>
        </w:rPr>
        <w:t>الفتري</w:t>
      </w:r>
      <w:r w:rsidRPr="00EE05F8">
        <w:rPr>
          <w:b/>
          <w:bCs/>
          <w:rtl/>
        </w:rPr>
        <w:t xml:space="preserve"> </w:t>
      </w:r>
      <w:r w:rsidRPr="00EE05F8">
        <w:rPr>
          <w:rFonts w:hint="cs"/>
          <w:b/>
          <w:bCs/>
          <w:rtl/>
        </w:rPr>
        <w:t>على</w:t>
      </w:r>
      <w:r w:rsidRPr="00EE05F8">
        <w:rPr>
          <w:b/>
          <w:bCs/>
          <w:rtl/>
        </w:rPr>
        <w:t xml:space="preserve"> </w:t>
      </w:r>
      <w:r w:rsidRPr="00EE05F8">
        <w:rPr>
          <w:rFonts w:hint="cs"/>
          <w:b/>
          <w:bCs/>
          <w:rtl/>
        </w:rPr>
        <w:t>الفصل</w:t>
      </w:r>
      <w:r w:rsidRPr="00EE05F8">
        <w:rPr>
          <w:b/>
          <w:bCs/>
          <w:rtl/>
        </w:rPr>
        <w:t xml:space="preserve"> </w:t>
      </w:r>
      <w:r w:rsidRPr="00EE05F8">
        <w:rPr>
          <w:rFonts w:hint="cs"/>
          <w:b/>
          <w:bCs/>
          <w:rtl/>
        </w:rPr>
        <w:t>السادس</w:t>
      </w:r>
    </w:p>
    <w:p w:rsidR="00CA6C8B" w:rsidRDefault="00CA6C8B">
      <w:pPr>
        <w:rPr>
          <w:b/>
          <w:bCs/>
          <w:rtl/>
        </w:rPr>
      </w:pPr>
      <w:r>
        <w:rPr>
          <w:rFonts w:hint="cs"/>
          <w:b/>
          <w:bCs/>
          <w:rtl/>
        </w:rPr>
        <w:t>أكملي</w:t>
      </w:r>
      <w:r>
        <w:rPr>
          <w:b/>
          <w:bCs/>
          <w:rtl/>
        </w:rPr>
        <w:t xml:space="preserve"> </w:t>
      </w:r>
      <w:r>
        <w:rPr>
          <w:rFonts w:hint="cs"/>
          <w:b/>
          <w:bCs/>
          <w:rtl/>
        </w:rPr>
        <w:t>مايلي</w:t>
      </w:r>
      <w:r>
        <w:rPr>
          <w:b/>
          <w:bCs/>
          <w:rtl/>
        </w:rPr>
        <w:t xml:space="preserve"> </w:t>
      </w:r>
      <w:r>
        <w:rPr>
          <w:rFonts w:hint="cs"/>
          <w:b/>
          <w:bCs/>
          <w:rtl/>
        </w:rPr>
        <w:t>حسب</w:t>
      </w:r>
      <w:r>
        <w:rPr>
          <w:b/>
          <w:bCs/>
          <w:rtl/>
        </w:rPr>
        <w:t xml:space="preserve"> </w:t>
      </w:r>
      <w:r>
        <w:rPr>
          <w:rFonts w:hint="cs"/>
          <w:b/>
          <w:bCs/>
          <w:rtl/>
        </w:rPr>
        <w:t>ماهو</w:t>
      </w:r>
      <w:r>
        <w:rPr>
          <w:b/>
          <w:bCs/>
          <w:rtl/>
        </w:rPr>
        <w:t xml:space="preserve"> </w:t>
      </w:r>
      <w:r>
        <w:rPr>
          <w:rFonts w:hint="cs"/>
          <w:b/>
          <w:bCs/>
          <w:rtl/>
        </w:rPr>
        <w:t>مطلوب</w:t>
      </w:r>
      <w:r>
        <w:rPr>
          <w:b/>
          <w:bCs/>
          <w:rtl/>
        </w:rPr>
        <w:t xml:space="preserve"> : </w:t>
      </w:r>
    </w:p>
    <w:tbl>
      <w:tblPr>
        <w:bidiVisual/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"/>
        <w:gridCol w:w="10168"/>
      </w:tblGrid>
      <w:tr w:rsidR="00CA6C8B" w:rsidRPr="00D31BB1">
        <w:trPr>
          <w:jc w:val="center"/>
        </w:trPr>
        <w:tc>
          <w:tcPr>
            <w:tcW w:w="464" w:type="dxa"/>
          </w:tcPr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  <w:r w:rsidRPr="00D31BB1">
              <w:rPr>
                <w:b/>
                <w:bCs/>
                <w:rtl/>
              </w:rPr>
              <w:t>1</w:t>
            </w:r>
          </w:p>
        </w:tc>
        <w:tc>
          <w:tcPr>
            <w:tcW w:w="10168" w:type="dxa"/>
          </w:tcPr>
          <w:p w:rsidR="00CA6C8B" w:rsidRPr="00D31BB1" w:rsidRDefault="00CA6C8B" w:rsidP="00D31BB1">
            <w:pPr>
              <w:spacing w:after="0" w:line="240" w:lineRule="auto"/>
              <w:rPr>
                <w:rtl/>
              </w:rPr>
            </w:pPr>
            <w:r w:rsidRPr="00D31BB1">
              <w:rPr>
                <w:rFonts w:hint="cs"/>
                <w:b/>
                <w:bCs/>
                <w:sz w:val="28"/>
                <w:szCs w:val="28"/>
                <w:rtl/>
              </w:rPr>
              <w:t>أكملي</w:t>
            </w:r>
            <w:r w:rsidRPr="00D31BB1">
              <w:rPr>
                <w:b/>
                <w:bCs/>
                <w:sz w:val="28"/>
                <w:szCs w:val="28"/>
                <w:rtl/>
              </w:rPr>
              <w:t xml:space="preserve">  : </w:t>
            </w:r>
            <w:r w:rsidRPr="00D31BB1">
              <w:rPr>
                <w:rFonts w:hint="cs"/>
                <w:b/>
                <w:bCs/>
                <w:sz w:val="28"/>
                <w:szCs w:val="28"/>
                <w:rtl/>
              </w:rPr>
              <w:t>بعض</w:t>
            </w:r>
            <w:r w:rsidRPr="00D31BB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sz w:val="28"/>
                <w:szCs w:val="28"/>
                <w:rtl/>
              </w:rPr>
              <w:t>الازواج</w:t>
            </w:r>
            <w:r w:rsidRPr="00D31BB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sz w:val="28"/>
                <w:szCs w:val="28"/>
                <w:rtl/>
              </w:rPr>
              <w:t>المرتبه</w:t>
            </w:r>
            <w:r w:rsidRPr="00D31BB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sz w:val="28"/>
                <w:szCs w:val="28"/>
                <w:rtl/>
              </w:rPr>
              <w:t>التي</w:t>
            </w:r>
            <w:r w:rsidRPr="00D31BB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sz w:val="28"/>
                <w:szCs w:val="28"/>
                <w:rtl/>
              </w:rPr>
              <w:t>تمثل</w:t>
            </w:r>
            <w:r w:rsidRPr="00D31BB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sz w:val="28"/>
                <w:szCs w:val="28"/>
                <w:rtl/>
              </w:rPr>
              <w:t>النقطه</w:t>
            </w:r>
            <w:r w:rsidRPr="00D31BB1">
              <w:rPr>
                <w:b/>
                <w:bCs/>
                <w:sz w:val="28"/>
                <w:szCs w:val="28"/>
                <w:rtl/>
              </w:rPr>
              <w:t xml:space="preserve"> :  </w:t>
            </w:r>
            <w:r w:rsidRPr="00D31BB1">
              <w:rPr>
                <w:rFonts w:eastAsia="Times New Roman"/>
                <w:b/>
                <w:bCs/>
                <w:position w:val="-14"/>
                <w:sz w:val="28"/>
                <w:szCs w:val="28"/>
              </w:rPr>
              <w:object w:dxaOrig="999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21pt" o:ole="">
                  <v:imagedata r:id="rId4" o:title=""/>
                </v:shape>
                <o:OLEObject Type="Embed" ProgID="Equation.DSMT4" ShapeID="_x0000_i1025" DrawAspect="Content" ObjectID="_1428676585" r:id="rId5"/>
              </w:object>
            </w:r>
            <w:r w:rsidRPr="00D31BB1">
              <w:rPr>
                <w:b/>
                <w:bCs/>
                <w:sz w:val="28"/>
                <w:szCs w:val="28"/>
                <w:rtl/>
              </w:rPr>
              <w:t xml:space="preserve">  </w:t>
            </w:r>
            <w:r w:rsidRPr="00D31BB1">
              <w:rPr>
                <w:rFonts w:hint="cs"/>
                <w:b/>
                <w:bCs/>
                <w:sz w:val="28"/>
                <w:szCs w:val="28"/>
                <w:rtl/>
              </w:rPr>
              <w:t>هي</w:t>
            </w:r>
            <w:r w:rsidRPr="00D31BB1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D31BB1">
              <w:rPr>
                <w:b/>
                <w:bCs/>
                <w:sz w:val="28"/>
                <w:szCs w:val="28"/>
              </w:rPr>
              <w:t xml:space="preserve"> </w:t>
            </w:r>
            <w:r w:rsidRPr="00D31BB1">
              <w:rPr>
                <w:rFonts w:eastAsia="Times New Roman"/>
                <w:b/>
                <w:bCs/>
                <w:position w:val="-14"/>
                <w:sz w:val="28"/>
                <w:szCs w:val="28"/>
              </w:rPr>
              <w:object w:dxaOrig="3060" w:dyaOrig="400">
                <v:shape id="_x0000_i1026" type="#_x0000_t75" style="width:153pt;height:20.25pt" o:ole="">
                  <v:imagedata r:id="rId6" o:title=""/>
                </v:shape>
                <o:OLEObject Type="Embed" ProgID="Equation.DSMT4" ShapeID="_x0000_i1026" DrawAspect="Content" ObjectID="_1428676586" r:id="rId7"/>
              </w:object>
            </w:r>
          </w:p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</w:p>
        </w:tc>
      </w:tr>
      <w:tr w:rsidR="00CA6C8B" w:rsidRPr="00D31BB1">
        <w:trPr>
          <w:jc w:val="center"/>
        </w:trPr>
        <w:tc>
          <w:tcPr>
            <w:tcW w:w="464" w:type="dxa"/>
          </w:tcPr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  <w:r w:rsidRPr="00D31BB1">
              <w:rPr>
                <w:b/>
                <w:bCs/>
                <w:rtl/>
              </w:rPr>
              <w:t>2</w:t>
            </w:r>
          </w:p>
        </w:tc>
        <w:tc>
          <w:tcPr>
            <w:tcW w:w="10168" w:type="dxa"/>
          </w:tcPr>
          <w:p w:rsidR="00CA6C8B" w:rsidRPr="00D31BB1" w:rsidRDefault="00CA6C8B" w:rsidP="00D31BB1">
            <w:pPr>
              <w:spacing w:after="0" w:line="240" w:lineRule="auto"/>
              <w:rPr>
                <w:b/>
                <w:bCs/>
                <w:rtl/>
              </w:rPr>
            </w:pPr>
            <w:r w:rsidRPr="00D31BB1">
              <w:rPr>
                <w:rFonts w:hint="cs"/>
                <w:b/>
                <w:bCs/>
                <w:rtl/>
              </w:rPr>
              <w:t>اوجدي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المسافه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بين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النقطتين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في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المستوى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القطبي</w:t>
            </w:r>
            <w:r w:rsidRPr="00D31BB1">
              <w:rPr>
                <w:b/>
                <w:bCs/>
                <w:rtl/>
              </w:rPr>
              <w:t xml:space="preserve"> : </w:t>
            </w:r>
            <w:r w:rsidRPr="00D31BB1">
              <w:rPr>
                <w:rFonts w:eastAsia="Times New Roman"/>
                <w:b/>
                <w:bCs/>
                <w:position w:val="-16"/>
              </w:rPr>
              <w:object w:dxaOrig="1960" w:dyaOrig="480">
                <v:shape id="_x0000_i1027" type="#_x0000_t75" style="width:98.25pt;height:24pt" o:ole="">
                  <v:imagedata r:id="rId8" o:title=""/>
                </v:shape>
                <o:OLEObject Type="Embed" ProgID="Equation.DSMT4" ShapeID="_x0000_i1027" DrawAspect="Content" ObjectID="_1428676587" r:id="rId9"/>
              </w:object>
            </w:r>
            <w:r w:rsidRPr="00D31BB1">
              <w:rPr>
                <w:b/>
                <w:bCs/>
                <w:rtl/>
              </w:rPr>
              <w:t xml:space="preserve"> (  </w:t>
            </w:r>
            <w:r w:rsidRPr="00D31BB1">
              <w:rPr>
                <w:rFonts w:hint="cs"/>
                <w:b/>
                <w:bCs/>
                <w:rtl/>
              </w:rPr>
              <w:t>استغلالاً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للوقت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عوضي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فقط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بدون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ايجاد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الجواب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النهائي</w:t>
            </w:r>
            <w:r w:rsidRPr="00D31BB1">
              <w:rPr>
                <w:b/>
                <w:bCs/>
                <w:rtl/>
              </w:rPr>
              <w:t xml:space="preserve"> )</w:t>
            </w:r>
          </w:p>
          <w:p w:rsidR="00CA6C8B" w:rsidRPr="00D31BB1" w:rsidRDefault="00CA6C8B" w:rsidP="00D31BB1">
            <w:pPr>
              <w:spacing w:after="0" w:line="240" w:lineRule="auto"/>
              <w:rPr>
                <w:b/>
                <w:bCs/>
                <w:rtl/>
              </w:rPr>
            </w:pPr>
          </w:p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  <w:r w:rsidRPr="00D31BB1">
              <w:rPr>
                <w:rFonts w:eastAsia="Times New Roman"/>
                <w:b/>
                <w:bCs/>
                <w:position w:val="-18"/>
              </w:rPr>
              <w:object w:dxaOrig="4880" w:dyaOrig="560">
                <v:shape id="_x0000_i1028" type="#_x0000_t75" style="width:241.5pt;height:27.75pt" o:ole="">
                  <v:imagedata r:id="rId10" o:title=""/>
                </v:shape>
                <o:OLEObject Type="Embed" ProgID="Equation.DSMT4" ShapeID="_x0000_i1028" DrawAspect="Content" ObjectID="_1428676588" r:id="rId11"/>
              </w:object>
            </w:r>
            <w:r w:rsidRPr="00D31BB1">
              <w:rPr>
                <w:b/>
                <w:bCs/>
                <w:rtl/>
              </w:rPr>
              <w:t>=</w:t>
            </w:r>
            <w:r w:rsidRPr="00D31BB1">
              <w:rPr>
                <w:rFonts w:hint="cs"/>
                <w:b/>
                <w:bCs/>
                <w:rtl/>
              </w:rPr>
              <w:t>المسافه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بين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النقطتين</w:t>
            </w:r>
            <w:r w:rsidRPr="00D31BB1">
              <w:rPr>
                <w:rtl/>
              </w:rPr>
              <w:t xml:space="preserve">     </w:t>
            </w:r>
          </w:p>
        </w:tc>
      </w:tr>
      <w:tr w:rsidR="00CA6C8B" w:rsidRPr="00D31BB1">
        <w:trPr>
          <w:jc w:val="center"/>
        </w:trPr>
        <w:tc>
          <w:tcPr>
            <w:tcW w:w="464" w:type="dxa"/>
          </w:tcPr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  <w:r w:rsidRPr="00D31BB1">
              <w:rPr>
                <w:b/>
                <w:bCs/>
                <w:rtl/>
              </w:rPr>
              <w:t>3</w:t>
            </w:r>
          </w:p>
        </w:tc>
        <w:tc>
          <w:tcPr>
            <w:tcW w:w="10168" w:type="dxa"/>
          </w:tcPr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  <w:r w:rsidRPr="00D31BB1">
              <w:rPr>
                <w:rFonts w:ascii="Arial" w:hAnsi="Arial"/>
                <w:i/>
                <w:sz w:val="28"/>
                <w:szCs w:val="28"/>
                <w:rtl/>
              </w:rPr>
              <w:t xml:space="preserve">نحول الاحداثي القطبي  </w:t>
            </w:r>
            <w:r w:rsidRPr="00D31BB1">
              <w:rPr>
                <w:rFonts w:eastAsia="Times New Roman"/>
                <w:position w:val="-20"/>
              </w:rPr>
              <w:object w:dxaOrig="800" w:dyaOrig="520">
                <v:shape id="_x0000_i1029" type="#_x0000_t75" style="width:40.5pt;height:26.25pt" o:ole="">
                  <v:imagedata r:id="rId12" o:title=""/>
                </v:shape>
                <o:OLEObject Type="Embed" ProgID="Equation.DSMT4" ShapeID="_x0000_i1029" DrawAspect="Content" ObjectID="_1428676589" r:id="rId13"/>
              </w:object>
            </w:r>
            <w:r w:rsidRPr="00D31BB1">
              <w:rPr>
                <w:rFonts w:ascii="Arial" w:hAnsi="Arial"/>
                <w:i/>
                <w:sz w:val="28"/>
                <w:szCs w:val="28"/>
                <w:rtl/>
              </w:rPr>
              <w:t xml:space="preserve"> الى ديكارتي  :</w:t>
            </w:r>
            <w:r w:rsidRPr="00D31BB1">
              <w:t xml:space="preserve"> </w:t>
            </w:r>
            <w:r w:rsidRPr="00D31BB1">
              <w:rPr>
                <w:rFonts w:eastAsia="Times New Roman"/>
                <w:position w:val="-14"/>
              </w:rPr>
              <w:object w:dxaOrig="4140" w:dyaOrig="400">
                <v:shape id="_x0000_i1030" type="#_x0000_t75" style="width:207pt;height:20.25pt" o:ole="">
                  <v:imagedata r:id="rId14" o:title=""/>
                </v:shape>
                <o:OLEObject Type="Embed" ProgID="Equation.DSMT4" ShapeID="_x0000_i1030" DrawAspect="Content" ObjectID="_1428676590" r:id="rId15"/>
              </w:object>
            </w:r>
          </w:p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</w:p>
        </w:tc>
      </w:tr>
      <w:tr w:rsidR="00CA6C8B" w:rsidRPr="00D31BB1">
        <w:trPr>
          <w:jc w:val="center"/>
        </w:trPr>
        <w:tc>
          <w:tcPr>
            <w:tcW w:w="464" w:type="dxa"/>
          </w:tcPr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  <w:r w:rsidRPr="00D31BB1">
              <w:rPr>
                <w:b/>
                <w:bCs/>
                <w:rtl/>
              </w:rPr>
              <w:t>4</w:t>
            </w:r>
          </w:p>
        </w:tc>
        <w:tc>
          <w:tcPr>
            <w:tcW w:w="10168" w:type="dxa"/>
          </w:tcPr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  <w:r w:rsidRPr="00D31BB1">
              <w:rPr>
                <w:rFonts w:hint="cs"/>
                <w:sz w:val="28"/>
                <w:szCs w:val="28"/>
                <w:rtl/>
              </w:rPr>
              <w:t>الصورة</w:t>
            </w:r>
            <w:r w:rsidRPr="00D31BB1">
              <w:rPr>
                <w:sz w:val="28"/>
                <w:szCs w:val="28"/>
                <w:rtl/>
              </w:rPr>
              <w:t xml:space="preserve"> </w:t>
            </w:r>
            <w:r w:rsidRPr="00D31BB1">
              <w:rPr>
                <w:rFonts w:hint="cs"/>
                <w:sz w:val="28"/>
                <w:szCs w:val="28"/>
                <w:rtl/>
              </w:rPr>
              <w:t>القطبية</w:t>
            </w:r>
            <w:r w:rsidRPr="00D31BB1">
              <w:rPr>
                <w:sz w:val="28"/>
                <w:szCs w:val="28"/>
                <w:rtl/>
              </w:rPr>
              <w:t xml:space="preserve"> </w:t>
            </w:r>
            <w:r w:rsidRPr="00D31BB1">
              <w:rPr>
                <w:rFonts w:hint="cs"/>
                <w:sz w:val="28"/>
                <w:szCs w:val="28"/>
                <w:rtl/>
              </w:rPr>
              <w:t>للمعادلة</w:t>
            </w:r>
            <w:r w:rsidRPr="00D31BB1">
              <w:rPr>
                <w:sz w:val="28"/>
                <w:szCs w:val="28"/>
                <w:rtl/>
              </w:rPr>
              <w:t xml:space="preserve">  </w:t>
            </w:r>
            <w:r w:rsidRPr="00D31BB1">
              <w:rPr>
                <w:sz w:val="28"/>
                <w:szCs w:val="28"/>
                <w:rtl/>
              </w:rPr>
              <w:fldChar w:fldCharType="begin"/>
            </w:r>
            <w:r w:rsidRPr="00D31BB1">
              <w:rPr>
                <w:sz w:val="28"/>
                <w:szCs w:val="28"/>
                <w:rtl/>
              </w:rPr>
              <w:instrText xml:space="preserve"> QUOTE </w:instrText>
            </w:r>
            <w:r>
              <w:pict>
                <v:shape id="_x0000_i1031" type="#_x0000_t75" style="width:68.25pt;height:12.75pt">
                  <v:imagedata r:id="rId16" o:title="" chromakey="white"/>
                </v:shape>
              </w:pict>
            </w:r>
            <w:r w:rsidRPr="00D31BB1">
              <w:rPr>
                <w:sz w:val="28"/>
                <w:szCs w:val="28"/>
                <w:rtl/>
              </w:rPr>
              <w:instrText xml:space="preserve"> </w:instrText>
            </w:r>
            <w:r w:rsidRPr="00D31BB1">
              <w:rPr>
                <w:sz w:val="28"/>
                <w:szCs w:val="28"/>
                <w:rtl/>
              </w:rPr>
              <w:fldChar w:fldCharType="separate"/>
            </w:r>
            <w:r>
              <w:pict>
                <v:shape id="_x0000_i1032" type="#_x0000_t75" style="width:68.25pt;height:12.75pt">
                  <v:imagedata r:id="rId16" o:title="" chromakey="white"/>
                </v:shape>
              </w:pict>
            </w:r>
            <w:r w:rsidRPr="00D31BB1">
              <w:rPr>
                <w:sz w:val="28"/>
                <w:szCs w:val="28"/>
                <w:rtl/>
              </w:rPr>
              <w:fldChar w:fldCharType="end"/>
            </w:r>
            <w:r w:rsidRPr="00D31BB1">
              <w:rPr>
                <w:sz w:val="28"/>
                <w:szCs w:val="28"/>
                <w:rtl/>
              </w:rPr>
              <w:t xml:space="preserve">     </w:t>
            </w:r>
            <w:r w:rsidRPr="00D31BB1">
              <w:rPr>
                <w:rFonts w:hint="cs"/>
                <w:sz w:val="28"/>
                <w:szCs w:val="28"/>
                <w:rtl/>
              </w:rPr>
              <w:t>هى</w:t>
            </w:r>
            <w:r w:rsidRPr="00D31BB1">
              <w:rPr>
                <w:b/>
                <w:bCs/>
                <w:rtl/>
              </w:rPr>
              <w:t xml:space="preserve">  </w:t>
            </w:r>
            <w:r w:rsidRPr="00D31BB1">
              <w:rPr>
                <w:rFonts w:eastAsia="Times New Roman"/>
                <w:b/>
                <w:bCs/>
                <w:position w:val="-6"/>
              </w:rPr>
              <w:object w:dxaOrig="999" w:dyaOrig="260">
                <v:shape id="_x0000_i1033" type="#_x0000_t75" style="width:50.25pt;height:12.75pt" o:ole="">
                  <v:imagedata r:id="rId17" o:title=""/>
                </v:shape>
                <o:OLEObject Type="Embed" ProgID="Equation.DSMT4" ShapeID="_x0000_i1033" DrawAspect="Content" ObjectID="_1428676591" r:id="rId18"/>
              </w:object>
            </w:r>
          </w:p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</w:p>
        </w:tc>
      </w:tr>
      <w:tr w:rsidR="00CA6C8B" w:rsidRPr="00D31BB1">
        <w:trPr>
          <w:jc w:val="center"/>
        </w:trPr>
        <w:tc>
          <w:tcPr>
            <w:tcW w:w="464" w:type="dxa"/>
          </w:tcPr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  <w:r w:rsidRPr="00D31BB1">
              <w:rPr>
                <w:b/>
                <w:bCs/>
                <w:rtl/>
              </w:rPr>
              <w:t>5</w:t>
            </w:r>
          </w:p>
        </w:tc>
        <w:tc>
          <w:tcPr>
            <w:tcW w:w="10168" w:type="dxa"/>
          </w:tcPr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  <w:r w:rsidRPr="00D31BB1">
              <w:rPr>
                <w:rFonts w:hint="cs"/>
                <w:sz w:val="28"/>
                <w:szCs w:val="28"/>
                <w:rtl/>
              </w:rPr>
              <w:t>الصورة</w:t>
            </w:r>
            <w:r w:rsidRPr="00D31BB1">
              <w:rPr>
                <w:sz w:val="28"/>
                <w:szCs w:val="28"/>
                <w:rtl/>
              </w:rPr>
              <w:t xml:space="preserve"> </w:t>
            </w:r>
            <w:r w:rsidRPr="00D31BB1">
              <w:rPr>
                <w:rFonts w:hint="cs"/>
                <w:sz w:val="28"/>
                <w:szCs w:val="28"/>
                <w:rtl/>
              </w:rPr>
              <w:t>القطبية</w:t>
            </w:r>
            <w:r w:rsidRPr="00D31BB1">
              <w:rPr>
                <w:sz w:val="28"/>
                <w:szCs w:val="28"/>
                <w:rtl/>
              </w:rPr>
              <w:t xml:space="preserve"> </w:t>
            </w:r>
            <w:r w:rsidRPr="00D31BB1">
              <w:rPr>
                <w:rFonts w:hint="cs"/>
                <w:sz w:val="28"/>
                <w:szCs w:val="28"/>
                <w:rtl/>
              </w:rPr>
              <w:t>للمعادلة</w:t>
            </w:r>
            <w:r w:rsidRPr="00D31BB1">
              <w:rPr>
                <w:sz w:val="28"/>
                <w:szCs w:val="28"/>
                <w:rtl/>
              </w:rPr>
              <w:t xml:space="preserve">   </w:t>
            </w:r>
            <w:r w:rsidRPr="00D31BB1">
              <w:rPr>
                <w:rFonts w:eastAsia="Times New Roman"/>
                <w:position w:val="-14"/>
              </w:rPr>
              <w:object w:dxaOrig="1719" w:dyaOrig="460">
                <v:shape id="_x0000_i1034" type="#_x0000_t75" style="width:84pt;height:23.25pt" o:ole="">
                  <v:imagedata r:id="rId19" o:title=""/>
                </v:shape>
                <o:OLEObject Type="Embed" ProgID="Equation.DSMT4" ShapeID="_x0000_i1034" DrawAspect="Content" ObjectID="_1428676592" r:id="rId20"/>
              </w:object>
            </w:r>
            <w:r w:rsidRPr="00D31BB1">
              <w:rPr>
                <w:sz w:val="28"/>
                <w:szCs w:val="28"/>
                <w:rtl/>
              </w:rPr>
              <w:t xml:space="preserve">   </w:t>
            </w:r>
            <w:r w:rsidRPr="00D31BB1">
              <w:rPr>
                <w:rFonts w:hint="cs"/>
                <w:sz w:val="28"/>
                <w:szCs w:val="28"/>
                <w:rtl/>
              </w:rPr>
              <w:t>هى</w:t>
            </w:r>
            <w:r w:rsidRPr="00D31BB1">
              <w:rPr>
                <w:b/>
                <w:bCs/>
                <w:rtl/>
              </w:rPr>
              <w:t xml:space="preserve">  </w:t>
            </w:r>
            <w:r w:rsidRPr="00D31BB1">
              <w:rPr>
                <w:rFonts w:eastAsia="Times New Roman"/>
                <w:position w:val="-6"/>
              </w:rPr>
              <w:object w:dxaOrig="1080" w:dyaOrig="220">
                <v:shape id="_x0000_i1035" type="#_x0000_t75" style="width:54pt;height:11.25pt" o:ole="">
                  <v:imagedata r:id="rId21" o:title=""/>
                </v:shape>
                <o:OLEObject Type="Embed" ProgID="Equation.DSMT4" ShapeID="_x0000_i1035" DrawAspect="Content" ObjectID="_1428676593" r:id="rId22"/>
              </w:object>
            </w:r>
          </w:p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</w:p>
        </w:tc>
      </w:tr>
      <w:tr w:rsidR="00CA6C8B" w:rsidRPr="00D31BB1">
        <w:trPr>
          <w:jc w:val="center"/>
        </w:trPr>
        <w:tc>
          <w:tcPr>
            <w:tcW w:w="464" w:type="dxa"/>
          </w:tcPr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  <w:r w:rsidRPr="00D31BB1">
              <w:rPr>
                <w:b/>
                <w:bCs/>
                <w:rtl/>
              </w:rPr>
              <w:t>6</w:t>
            </w:r>
          </w:p>
        </w:tc>
        <w:tc>
          <w:tcPr>
            <w:tcW w:w="10168" w:type="dxa"/>
          </w:tcPr>
          <w:p w:rsidR="00CA6C8B" w:rsidRPr="00D31BB1" w:rsidRDefault="00CA6C8B" w:rsidP="00D31BB1">
            <w:pPr>
              <w:spacing w:after="0" w:line="240" w:lineRule="auto"/>
              <w:rPr>
                <w:b/>
                <w:bCs/>
                <w:rtl/>
              </w:rPr>
            </w:pPr>
            <w:r w:rsidRPr="00D31BB1">
              <w:rPr>
                <w:rFonts w:hint="cs"/>
                <w:b/>
                <w:bCs/>
                <w:rtl/>
              </w:rPr>
              <w:t>العدد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المركب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المعطى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بالصوره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المركبه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الى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الصوره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القطبيه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645"/>
              <w:gridCol w:w="2249"/>
              <w:gridCol w:w="2475"/>
              <w:gridCol w:w="3290"/>
            </w:tblGrid>
            <w:tr w:rsidR="00CA6C8B" w:rsidRPr="00D31BB1">
              <w:trPr>
                <w:jc w:val="center"/>
              </w:trPr>
              <w:tc>
                <w:tcPr>
                  <w:tcW w:w="1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6C8B" w:rsidRPr="00D31BB1" w:rsidRDefault="00CA6C8B" w:rsidP="00D31BB1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D31BB1">
                    <w:rPr>
                      <w:rFonts w:eastAsia="Times New Roman"/>
                      <w:b/>
                      <w:bCs/>
                      <w:position w:val="-6"/>
                    </w:rPr>
                    <w:object w:dxaOrig="999" w:dyaOrig="279">
                      <v:shape id="_x0000_i1036" type="#_x0000_t75" style="width:49.5pt;height:14.25pt" o:ole="">
                        <v:imagedata r:id="rId23" o:title=""/>
                      </v:shape>
                      <o:OLEObject Type="Embed" ProgID="Equation.DSMT4" ShapeID="_x0000_i1036" DrawAspect="Content" ObjectID="_1428676594" r:id="rId24"/>
                    </w:object>
                  </w:r>
                </w:p>
              </w:tc>
              <w:tc>
                <w:tcPr>
                  <w:tcW w:w="2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6C8B" w:rsidRPr="00D31BB1" w:rsidRDefault="00CA6C8B" w:rsidP="00D31BB1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D31BB1">
                    <w:rPr>
                      <w:rFonts w:hint="cs"/>
                      <w:b/>
                      <w:bCs/>
                      <w:rtl/>
                    </w:rPr>
                    <w:t>المقياس</w:t>
                  </w:r>
                  <w:r w:rsidRPr="00D31BB1">
                    <w:rPr>
                      <w:b/>
                      <w:bCs/>
                      <w:rtl/>
                    </w:rPr>
                    <w:t xml:space="preserve"> :</w:t>
                  </w:r>
                </w:p>
                <w:p w:rsidR="00CA6C8B" w:rsidRPr="00D31BB1" w:rsidRDefault="00CA6C8B" w:rsidP="00D31BB1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D31BB1">
                    <w:rPr>
                      <w:rFonts w:eastAsia="Times New Roman"/>
                      <w:b/>
                      <w:bCs/>
                      <w:position w:val="-8"/>
                    </w:rPr>
                    <w:object w:dxaOrig="1200" w:dyaOrig="360">
                      <v:shape id="_x0000_i1037" type="#_x0000_t75" style="width:60pt;height:18pt" o:ole="">
                        <v:imagedata r:id="rId25" o:title=""/>
                      </v:shape>
                      <o:OLEObject Type="Embed" ProgID="Equation.DSMT4" ShapeID="_x0000_i1037" DrawAspect="Content" ObjectID="_1428676595" r:id="rId26"/>
                    </w:object>
                  </w:r>
                </w:p>
              </w:tc>
              <w:tc>
                <w:tcPr>
                  <w:tcW w:w="2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6C8B" w:rsidRPr="00D31BB1" w:rsidRDefault="00CA6C8B" w:rsidP="00D31BB1">
                  <w:pPr>
                    <w:spacing w:after="0" w:line="240" w:lineRule="auto"/>
                    <w:jc w:val="right"/>
                    <w:rPr>
                      <w:b/>
                      <w:bCs/>
                    </w:rPr>
                  </w:pPr>
                  <w:r w:rsidRPr="00D31BB1">
                    <w:rPr>
                      <w:rFonts w:hint="cs"/>
                      <w:b/>
                      <w:bCs/>
                      <w:rtl/>
                    </w:rPr>
                    <w:t>السعه</w:t>
                  </w:r>
                  <w:r w:rsidRPr="00D31BB1">
                    <w:rPr>
                      <w:b/>
                      <w:bCs/>
                      <w:rtl/>
                    </w:rPr>
                    <w:t xml:space="preserve"> :                    </w:t>
                  </w:r>
                  <w:r w:rsidRPr="00D31BB1">
                    <w:rPr>
                      <w:rFonts w:eastAsia="Times New Roman"/>
                      <w:b/>
                      <w:bCs/>
                      <w:position w:val="-6"/>
                    </w:rPr>
                    <w:object w:dxaOrig="400" w:dyaOrig="279">
                      <v:shape id="_x0000_i1038" type="#_x0000_t75" style="width:20.25pt;height:13.5pt" o:ole="">
                        <v:imagedata r:id="rId27" o:title=""/>
                      </v:shape>
                      <o:OLEObject Type="Embed" ProgID="Equation.DSMT4" ShapeID="_x0000_i1038" DrawAspect="Content" ObjectID="_1428676596" r:id="rId28"/>
                    </w:object>
                  </w:r>
                </w:p>
              </w:tc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6C8B" w:rsidRPr="00D31BB1" w:rsidRDefault="00CA6C8B" w:rsidP="00D31BB1">
                  <w:pPr>
                    <w:spacing w:after="0" w:line="240" w:lineRule="auto"/>
                    <w:rPr>
                      <w:b/>
                      <w:bCs/>
                      <w:rtl/>
                    </w:rPr>
                  </w:pPr>
                  <w:r w:rsidRPr="00D31BB1">
                    <w:rPr>
                      <w:rFonts w:hint="cs"/>
                      <w:b/>
                      <w:bCs/>
                      <w:rtl/>
                    </w:rPr>
                    <w:t>لذلك</w:t>
                  </w:r>
                  <w:r w:rsidRPr="00D31BB1">
                    <w:rPr>
                      <w:b/>
                      <w:bCs/>
                      <w:rtl/>
                    </w:rPr>
                    <w:t xml:space="preserve"> </w:t>
                  </w:r>
                  <w:r w:rsidRPr="00D31BB1">
                    <w:rPr>
                      <w:rFonts w:hint="cs"/>
                      <w:b/>
                      <w:bCs/>
                      <w:rtl/>
                    </w:rPr>
                    <w:t>نكتب</w:t>
                  </w:r>
                  <w:r w:rsidRPr="00D31BB1">
                    <w:rPr>
                      <w:b/>
                      <w:bCs/>
                      <w:rtl/>
                    </w:rPr>
                    <w:t xml:space="preserve"> </w:t>
                  </w:r>
                  <w:r w:rsidRPr="00D31BB1">
                    <w:rPr>
                      <w:rFonts w:hint="cs"/>
                      <w:b/>
                      <w:bCs/>
                      <w:rtl/>
                    </w:rPr>
                    <w:t>بالصوره</w:t>
                  </w:r>
                  <w:r w:rsidRPr="00D31BB1">
                    <w:rPr>
                      <w:b/>
                      <w:bCs/>
                      <w:rtl/>
                    </w:rPr>
                    <w:t xml:space="preserve"> </w:t>
                  </w:r>
                  <w:r w:rsidRPr="00D31BB1">
                    <w:rPr>
                      <w:rFonts w:hint="cs"/>
                      <w:b/>
                      <w:bCs/>
                      <w:rtl/>
                    </w:rPr>
                    <w:t>القطبيه</w:t>
                  </w:r>
                  <w:r w:rsidRPr="00D31BB1">
                    <w:rPr>
                      <w:b/>
                      <w:bCs/>
                      <w:rtl/>
                    </w:rPr>
                    <w:t xml:space="preserve"> :  </w:t>
                  </w:r>
                  <w:r w:rsidRPr="00D31BB1">
                    <w:rPr>
                      <w:rFonts w:eastAsia="Times New Roman"/>
                      <w:b/>
                      <w:bCs/>
                      <w:position w:val="-14"/>
                    </w:rPr>
                    <w:object w:dxaOrig="2560" w:dyaOrig="400">
                      <v:shape id="_x0000_i1039" type="#_x0000_t75" style="width:128.25pt;height:20.25pt" o:ole="">
                        <v:imagedata r:id="rId29" o:title=""/>
                      </v:shape>
                      <o:OLEObject Type="Embed" ProgID="Equation.DSMT4" ShapeID="_x0000_i1039" DrawAspect="Content" ObjectID="_1428676597" r:id="rId30"/>
                    </w:object>
                  </w:r>
                </w:p>
                <w:p w:rsidR="00CA6C8B" w:rsidRPr="00D31BB1" w:rsidRDefault="00CA6C8B" w:rsidP="00D31BB1">
                  <w:pPr>
                    <w:spacing w:after="0" w:line="240" w:lineRule="auto"/>
                    <w:rPr>
                      <w:b/>
                      <w:bCs/>
                    </w:rPr>
                  </w:pPr>
                </w:p>
              </w:tc>
            </w:tr>
          </w:tbl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</w:p>
        </w:tc>
      </w:tr>
      <w:tr w:rsidR="00CA6C8B" w:rsidRPr="00D31BB1">
        <w:trPr>
          <w:jc w:val="center"/>
        </w:trPr>
        <w:tc>
          <w:tcPr>
            <w:tcW w:w="464" w:type="dxa"/>
          </w:tcPr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  <w:r w:rsidRPr="00D31BB1">
              <w:rPr>
                <w:b/>
                <w:bCs/>
                <w:rtl/>
              </w:rPr>
              <w:t>7</w:t>
            </w:r>
          </w:p>
        </w:tc>
        <w:tc>
          <w:tcPr>
            <w:tcW w:w="10168" w:type="dxa"/>
          </w:tcPr>
          <w:p w:rsidR="00CA6C8B" w:rsidRPr="00D31BB1" w:rsidRDefault="00CA6C8B" w:rsidP="00D31BB1">
            <w:pPr>
              <w:spacing w:after="0" w:line="240" w:lineRule="auto"/>
              <w:rPr>
                <w:b/>
                <w:bCs/>
                <w:rtl/>
              </w:rPr>
            </w:pPr>
            <w:r w:rsidRPr="00D31BB1">
              <w:rPr>
                <w:rFonts w:hint="cs"/>
                <w:b/>
                <w:bCs/>
                <w:rtl/>
              </w:rPr>
              <w:t>اذا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علمت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ان</w:t>
            </w:r>
            <w:r w:rsidRPr="00D31BB1">
              <w:rPr>
                <w:b/>
                <w:bCs/>
                <w:rtl/>
              </w:rPr>
              <w:t xml:space="preserve"> :</w:t>
            </w:r>
          </w:p>
          <w:p w:rsidR="00CA6C8B" w:rsidRPr="00D31BB1" w:rsidRDefault="00CA6C8B" w:rsidP="00D31BB1">
            <w:pPr>
              <w:spacing w:after="0" w:line="240" w:lineRule="auto"/>
              <w:rPr>
                <w:b/>
                <w:bCs/>
                <w:rtl/>
              </w:rPr>
            </w:pPr>
            <w:r w:rsidRPr="00D31BB1">
              <w:rPr>
                <w:rFonts w:eastAsia="Times New Roman"/>
                <w:position w:val="-20"/>
              </w:rPr>
              <w:object w:dxaOrig="6759" w:dyaOrig="540">
                <v:shape id="_x0000_i1040" type="#_x0000_t75" style="width:338.25pt;height:27pt" o:ole="">
                  <v:imagedata r:id="rId31" o:title=""/>
                </v:shape>
                <o:OLEObject Type="Embed" ProgID="Equation.DSMT4" ShapeID="_x0000_i1040" DrawAspect="Content" ObjectID="_1428676598" r:id="rId32"/>
              </w:objec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236"/>
              <w:gridCol w:w="4149"/>
            </w:tblGrid>
            <w:tr w:rsidR="00CA6C8B" w:rsidRPr="00D31BB1">
              <w:trPr>
                <w:jc w:val="center"/>
              </w:trPr>
              <w:tc>
                <w:tcPr>
                  <w:tcW w:w="4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6C8B" w:rsidRPr="00D31BB1" w:rsidRDefault="00CA6C8B" w:rsidP="00D31BB1">
                  <w:pPr>
                    <w:spacing w:after="0" w:line="240" w:lineRule="auto"/>
                    <w:jc w:val="right"/>
                    <w:rPr>
                      <w:b/>
                      <w:bCs/>
                    </w:rPr>
                  </w:pPr>
                  <w:r w:rsidRPr="00D31BB1">
                    <w:rPr>
                      <w:rFonts w:eastAsia="Times New Roman"/>
                      <w:position w:val="-14"/>
                    </w:rPr>
                    <w:object w:dxaOrig="4060" w:dyaOrig="420">
                      <v:shape id="_x0000_i1041" type="#_x0000_t75" style="width:201pt;height:21pt" o:ole="">
                        <v:imagedata r:id="rId33" o:title=""/>
                      </v:shape>
                      <o:OLEObject Type="Embed" ProgID="Equation.DSMT4" ShapeID="_x0000_i1041" DrawAspect="Content" ObjectID="_1428676599" r:id="rId34"/>
                    </w:object>
                  </w:r>
                </w:p>
              </w:tc>
              <w:tc>
                <w:tcPr>
                  <w:tcW w:w="4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6C8B" w:rsidRPr="00D31BB1" w:rsidRDefault="00CA6C8B" w:rsidP="00D31BB1">
                  <w:pPr>
                    <w:spacing w:after="0" w:line="240" w:lineRule="auto"/>
                    <w:jc w:val="right"/>
                    <w:rPr>
                      <w:b/>
                      <w:bCs/>
                    </w:rPr>
                  </w:pPr>
                  <w:r w:rsidRPr="00D31BB1">
                    <w:rPr>
                      <w:rFonts w:eastAsia="Times New Roman"/>
                      <w:position w:val="-34"/>
                    </w:rPr>
                    <w:object w:dxaOrig="3700" w:dyaOrig="780">
                      <v:shape id="_x0000_i1042" type="#_x0000_t75" style="width:185.25pt;height:39pt" o:ole="">
                        <v:imagedata r:id="rId35" o:title=""/>
                      </v:shape>
                      <o:OLEObject Type="Embed" ProgID="Equation.DSMT4" ShapeID="_x0000_i1042" DrawAspect="Content" ObjectID="_1428676600" r:id="rId36"/>
                    </w:object>
                  </w:r>
                </w:p>
              </w:tc>
            </w:tr>
          </w:tbl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</w:p>
        </w:tc>
      </w:tr>
      <w:tr w:rsidR="00CA6C8B" w:rsidRPr="00D31BB1">
        <w:trPr>
          <w:jc w:val="center"/>
        </w:trPr>
        <w:tc>
          <w:tcPr>
            <w:tcW w:w="464" w:type="dxa"/>
          </w:tcPr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  <w:r w:rsidRPr="00D31BB1">
              <w:rPr>
                <w:b/>
                <w:bCs/>
                <w:rtl/>
              </w:rPr>
              <w:t>8</w:t>
            </w:r>
          </w:p>
        </w:tc>
        <w:tc>
          <w:tcPr>
            <w:tcW w:w="10168" w:type="dxa"/>
          </w:tcPr>
          <w:p w:rsidR="00CA6C8B" w:rsidRPr="00D31BB1" w:rsidRDefault="00CA6C8B" w:rsidP="00D31BB1">
            <w:pPr>
              <w:spacing w:after="0" w:line="240" w:lineRule="auto"/>
              <w:rPr>
                <w:b/>
                <w:bCs/>
                <w:rtl/>
              </w:rPr>
            </w:pPr>
          </w:p>
          <w:p w:rsidR="00CA6C8B" w:rsidRPr="00D31BB1" w:rsidRDefault="00CA6C8B" w:rsidP="00D31BB1">
            <w:pPr>
              <w:spacing w:after="0" w:line="240" w:lineRule="auto"/>
              <w:rPr>
                <w:rtl/>
              </w:rPr>
            </w:pPr>
            <w:r w:rsidRPr="00D31BB1">
              <w:rPr>
                <w:rFonts w:hint="cs"/>
                <w:b/>
                <w:bCs/>
                <w:rtl/>
              </w:rPr>
              <w:t>اذا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علمت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ان</w:t>
            </w:r>
            <w:r w:rsidRPr="00D31BB1">
              <w:rPr>
                <w:b/>
                <w:bCs/>
                <w:rtl/>
              </w:rPr>
              <w:t xml:space="preserve">  </w:t>
            </w:r>
            <w:r w:rsidRPr="00D31BB1">
              <w:rPr>
                <w:rFonts w:eastAsia="Times New Roman"/>
                <w:b/>
                <w:bCs/>
                <w:position w:val="-20"/>
              </w:rPr>
              <w:object w:dxaOrig="2720" w:dyaOrig="540">
                <v:shape id="_x0000_i1043" type="#_x0000_t75" style="width:135pt;height:27pt" o:ole="">
                  <v:imagedata r:id="rId37" o:title=""/>
                </v:shape>
                <o:OLEObject Type="Embed" ProgID="Equation.DSMT4" ShapeID="_x0000_i1043" DrawAspect="Content" ObjectID="_1428676601" r:id="rId38"/>
              </w:object>
            </w:r>
            <w:r w:rsidRPr="00D31BB1">
              <w:rPr>
                <w:b/>
                <w:bCs/>
                <w:rtl/>
              </w:rPr>
              <w:t xml:space="preserve">  </w:t>
            </w:r>
            <w:r w:rsidRPr="00D31BB1">
              <w:rPr>
                <w:rFonts w:hint="cs"/>
                <w:b/>
                <w:bCs/>
                <w:rtl/>
              </w:rPr>
              <w:t>فان</w:t>
            </w:r>
            <w:r w:rsidRPr="00D31BB1">
              <w:rPr>
                <w:b/>
                <w:bCs/>
                <w:rtl/>
              </w:rPr>
              <w:t xml:space="preserve">   </w:t>
            </w:r>
            <w:r w:rsidRPr="00D31BB1">
              <w:rPr>
                <w:rFonts w:eastAsia="Times New Roman"/>
                <w:b/>
                <w:bCs/>
                <w:position w:val="-20"/>
              </w:rPr>
              <w:object w:dxaOrig="3580" w:dyaOrig="540">
                <v:shape id="_x0000_i1044" type="#_x0000_t75" style="width:179.25pt;height:27pt" o:ole="">
                  <v:imagedata r:id="rId39" o:title=""/>
                </v:shape>
                <o:OLEObject Type="Embed" ProgID="Equation.DSMT4" ShapeID="_x0000_i1044" DrawAspect="Content" ObjectID="_1428676602" r:id="rId40"/>
              </w:object>
            </w:r>
          </w:p>
          <w:p w:rsidR="00CA6C8B" w:rsidRPr="00D31BB1" w:rsidRDefault="00CA6C8B" w:rsidP="00D31BB1">
            <w:pPr>
              <w:spacing w:after="0" w:line="240" w:lineRule="auto"/>
            </w:pPr>
          </w:p>
        </w:tc>
      </w:tr>
      <w:tr w:rsidR="00CA6C8B" w:rsidRPr="00D31BB1">
        <w:trPr>
          <w:jc w:val="center"/>
        </w:trPr>
        <w:tc>
          <w:tcPr>
            <w:tcW w:w="464" w:type="dxa"/>
          </w:tcPr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  <w:r w:rsidRPr="00D31BB1">
              <w:rPr>
                <w:b/>
                <w:bCs/>
                <w:rtl/>
              </w:rPr>
              <w:t>9</w:t>
            </w:r>
          </w:p>
        </w:tc>
        <w:tc>
          <w:tcPr>
            <w:tcW w:w="10168" w:type="dxa"/>
          </w:tcPr>
          <w:p w:rsidR="00CA6C8B" w:rsidRPr="00D31BB1" w:rsidRDefault="00CA6C8B" w:rsidP="00D31BB1">
            <w:pPr>
              <w:spacing w:after="0" w:line="240" w:lineRule="auto"/>
              <w:rPr>
                <w:b/>
                <w:bCs/>
                <w:rtl/>
              </w:rPr>
            </w:pPr>
            <w:r w:rsidRPr="00D31BB1">
              <w:rPr>
                <w:rFonts w:eastAsia="Times New Roman"/>
                <w:b/>
                <w:bCs/>
                <w:position w:val="-20"/>
              </w:rPr>
              <w:object w:dxaOrig="2760" w:dyaOrig="540">
                <v:shape id="_x0000_i1045" type="#_x0000_t75" style="width:138pt;height:27pt" o:ole="">
                  <v:imagedata r:id="rId41" o:title=""/>
                </v:shape>
                <o:OLEObject Type="Embed" ProgID="Equation.DSMT4" ShapeID="_x0000_i1045" DrawAspect="Content" ObjectID="_1428676603" r:id="rId42"/>
              </w:objec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تحويلها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الى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الصوره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الديكارتيه</w:t>
            </w:r>
            <w:r w:rsidRPr="00D31BB1">
              <w:rPr>
                <w:b/>
                <w:bCs/>
                <w:rtl/>
              </w:rPr>
              <w:t xml:space="preserve"> : </w:t>
            </w:r>
            <w:r w:rsidRPr="00D31BB1">
              <w:rPr>
                <w:rFonts w:eastAsia="Times New Roman"/>
                <w:b/>
                <w:bCs/>
                <w:position w:val="-6"/>
              </w:rPr>
              <w:object w:dxaOrig="1920" w:dyaOrig="260">
                <v:shape id="_x0000_i1046" type="#_x0000_t75" style="width:96pt;height:12.75pt" o:ole="">
                  <v:imagedata r:id="rId43" o:title=""/>
                </v:shape>
                <o:OLEObject Type="Embed" ProgID="Equation.DSMT4" ShapeID="_x0000_i1046" DrawAspect="Content" ObjectID="_1428676604" r:id="rId44"/>
              </w:object>
            </w:r>
          </w:p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</w:p>
        </w:tc>
      </w:tr>
      <w:tr w:rsidR="00CA6C8B" w:rsidRPr="00D31BB1">
        <w:trPr>
          <w:jc w:val="center"/>
        </w:trPr>
        <w:tc>
          <w:tcPr>
            <w:tcW w:w="464" w:type="dxa"/>
          </w:tcPr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  <w:r w:rsidRPr="00D31BB1">
              <w:rPr>
                <w:b/>
                <w:bCs/>
                <w:rtl/>
              </w:rPr>
              <w:t>10</w:t>
            </w:r>
          </w:p>
        </w:tc>
        <w:tc>
          <w:tcPr>
            <w:tcW w:w="10168" w:type="dxa"/>
          </w:tcPr>
          <w:p w:rsidR="00CA6C8B" w:rsidRPr="00D31BB1" w:rsidRDefault="00CA6C8B" w:rsidP="00D31BB1">
            <w:pPr>
              <w:spacing w:after="0" w:line="240" w:lineRule="auto"/>
              <w:rPr>
                <w:b/>
                <w:bCs/>
                <w:rtl/>
              </w:rPr>
            </w:pPr>
          </w:p>
          <w:p w:rsidR="00CA6C8B" w:rsidRPr="00D31BB1" w:rsidRDefault="00CA6C8B" w:rsidP="00241A0E">
            <w:pPr>
              <w:spacing w:after="0" w:line="240" w:lineRule="auto"/>
              <w:rPr>
                <w:b/>
                <w:bCs/>
              </w:rPr>
            </w:pPr>
            <w:r w:rsidRPr="00D31BB1">
              <w:rPr>
                <w:rFonts w:hint="cs"/>
                <w:b/>
                <w:bCs/>
                <w:rtl/>
              </w:rPr>
              <w:t>اكملي</w:t>
            </w:r>
            <w:r w:rsidRPr="00D31BB1">
              <w:rPr>
                <w:b/>
                <w:bCs/>
                <w:rtl/>
              </w:rPr>
              <w:t xml:space="preserve"> </w:t>
            </w:r>
            <w:r w:rsidRPr="00D31BB1">
              <w:rPr>
                <w:rFonts w:hint="cs"/>
                <w:b/>
                <w:bCs/>
                <w:rtl/>
              </w:rPr>
              <w:t>القانون</w:t>
            </w:r>
            <w:r w:rsidRPr="00D31BB1">
              <w:rPr>
                <w:b/>
                <w:bCs/>
                <w:rtl/>
              </w:rPr>
              <w:t xml:space="preserve"> : </w:t>
            </w:r>
            <w:r w:rsidRPr="00D31BB1">
              <w:rPr>
                <w:rFonts w:eastAsia="Times New Roman"/>
                <w:position w:val="-32"/>
              </w:rPr>
              <w:object w:dxaOrig="7680" w:dyaOrig="840">
                <v:shape id="_x0000_i1047" type="#_x0000_t75" style="width:384pt;height:42pt" o:ole="">
                  <v:imagedata r:id="rId45" o:title=""/>
                </v:shape>
                <o:OLEObject Type="Embed" ProgID="Equation.DSMT4" ShapeID="_x0000_i1047" DrawAspect="Content" ObjectID="_1428676605" r:id="rId46"/>
              </w:object>
            </w:r>
          </w:p>
        </w:tc>
      </w:tr>
      <w:tr w:rsidR="00CA6C8B" w:rsidRPr="00D31BB1">
        <w:trPr>
          <w:jc w:val="center"/>
        </w:trPr>
        <w:tc>
          <w:tcPr>
            <w:tcW w:w="464" w:type="dxa"/>
          </w:tcPr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  <w:r w:rsidRPr="00D31BB1">
              <w:rPr>
                <w:b/>
                <w:bCs/>
                <w:rtl/>
              </w:rPr>
              <w:t>11</w:t>
            </w:r>
          </w:p>
        </w:tc>
        <w:tc>
          <w:tcPr>
            <w:tcW w:w="10168" w:type="dxa"/>
          </w:tcPr>
          <w:tbl>
            <w:tblPr>
              <w:bidiVisual/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6303"/>
              <w:gridCol w:w="3639"/>
            </w:tblGrid>
            <w:tr w:rsidR="00CA6C8B" w:rsidRPr="00D31BB1">
              <w:tc>
                <w:tcPr>
                  <w:tcW w:w="6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6C8B" w:rsidRPr="00D31BB1" w:rsidRDefault="00CA6C8B" w:rsidP="00D31BB1">
                  <w:pPr>
                    <w:spacing w:after="0" w:line="240" w:lineRule="auto"/>
                    <w:rPr>
                      <w:b/>
                      <w:bCs/>
                      <w:rtl/>
                    </w:rPr>
                  </w:pPr>
                  <w:r w:rsidRPr="00D31BB1">
                    <w:rPr>
                      <w:rFonts w:hint="cs"/>
                      <w:b/>
                      <w:bCs/>
                      <w:rtl/>
                    </w:rPr>
                    <w:t>الشكل</w:t>
                  </w:r>
                  <w:r w:rsidRPr="00D31BB1">
                    <w:rPr>
                      <w:b/>
                      <w:bCs/>
                      <w:rtl/>
                    </w:rPr>
                    <w:t xml:space="preserve"> </w:t>
                  </w:r>
                  <w:r w:rsidRPr="00D31BB1">
                    <w:rPr>
                      <w:rFonts w:hint="cs"/>
                      <w:b/>
                      <w:bCs/>
                      <w:rtl/>
                    </w:rPr>
                    <w:t>يعبر</w:t>
                  </w:r>
                  <w:r w:rsidRPr="00D31BB1">
                    <w:rPr>
                      <w:b/>
                      <w:bCs/>
                      <w:rtl/>
                    </w:rPr>
                    <w:t xml:space="preserve"> </w:t>
                  </w:r>
                  <w:r w:rsidRPr="00D31BB1">
                    <w:rPr>
                      <w:rFonts w:hint="cs"/>
                      <w:b/>
                      <w:bCs/>
                      <w:rtl/>
                    </w:rPr>
                    <w:t>عن</w:t>
                  </w:r>
                  <w:r w:rsidRPr="00D31BB1">
                    <w:rPr>
                      <w:b/>
                      <w:bCs/>
                      <w:rtl/>
                    </w:rPr>
                    <w:t xml:space="preserve"> </w:t>
                  </w:r>
                  <w:r w:rsidRPr="00D31BB1">
                    <w:rPr>
                      <w:rFonts w:hint="cs"/>
                      <w:b/>
                      <w:bCs/>
                      <w:rtl/>
                    </w:rPr>
                    <w:t>المعادله</w:t>
                  </w:r>
                  <w:r w:rsidRPr="00D31BB1">
                    <w:rPr>
                      <w:b/>
                      <w:bCs/>
                      <w:rtl/>
                    </w:rPr>
                    <w:t xml:space="preserve"> </w:t>
                  </w:r>
                  <w:r w:rsidRPr="00D31BB1">
                    <w:rPr>
                      <w:rFonts w:hint="cs"/>
                      <w:b/>
                      <w:bCs/>
                      <w:rtl/>
                    </w:rPr>
                    <w:t>القطبيه</w:t>
                  </w:r>
                </w:p>
                <w:tbl>
                  <w:tblPr>
                    <w:bidiVisual/>
                    <w:tblW w:w="0" w:type="auto"/>
                    <w:tblInd w:w="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3126"/>
                    <w:gridCol w:w="2951"/>
                  </w:tblGrid>
                  <w:tr w:rsidR="00CA6C8B" w:rsidRPr="00D31BB1">
                    <w:tc>
                      <w:tcPr>
                        <w:tcW w:w="33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C8B" w:rsidRPr="00D31BB1" w:rsidRDefault="00CA6C8B" w:rsidP="00D31BB1">
                        <w:pPr>
                          <w:spacing w:after="0" w:line="240" w:lineRule="auto"/>
                          <w:rPr>
                            <w:b/>
                            <w:bCs/>
                          </w:rPr>
                        </w:pPr>
                        <w:r w:rsidRPr="00D31BB1">
                          <w:rPr>
                            <w:rFonts w:eastAsia="Times New Roman"/>
                          </w:rPr>
                          <w:object w:dxaOrig="3810" w:dyaOrig="3720">
                            <v:shape id="_x0000_i1048" type="#_x0000_t75" style="width:144.75pt;height:139.5pt" o:ole="">
                              <v:imagedata r:id="rId47" o:title=""/>
                            </v:shape>
                            <o:OLEObject Type="Embed" ProgID="Paint.Picture" ShapeID="_x0000_i1048" DrawAspect="Content" ObjectID="_1428676606" r:id="rId48"/>
                          </w:object>
                        </w:r>
                      </w:p>
                    </w:tc>
                    <w:tc>
                      <w:tcPr>
                        <w:tcW w:w="33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C8B" w:rsidRPr="00D31BB1" w:rsidRDefault="00CA6C8B" w:rsidP="00D31BB1">
                        <w:pPr>
                          <w:spacing w:after="0" w:line="240" w:lineRule="auto"/>
                          <w:rPr>
                            <w:b/>
                            <w:bCs/>
                          </w:rPr>
                        </w:pPr>
                        <w:r w:rsidRPr="00D31BB1">
                          <w:rPr>
                            <w:rFonts w:eastAsia="Times New Roman"/>
                          </w:rPr>
                          <w:object w:dxaOrig="3765" w:dyaOrig="3690">
                            <v:shape id="_x0000_i1049" type="#_x0000_t75" style="width:135.75pt;height:132.75pt" o:ole="">
                              <v:imagedata r:id="rId49" o:title=""/>
                            </v:shape>
                            <o:OLEObject Type="Embed" ProgID="Paint.Picture" ShapeID="_x0000_i1049" DrawAspect="Content" ObjectID="_1428676607" r:id="rId50"/>
                          </w:object>
                        </w:r>
                      </w:p>
                    </w:tc>
                  </w:tr>
                  <w:tr w:rsidR="00CA6C8B" w:rsidRPr="00D31BB1">
                    <w:tc>
                      <w:tcPr>
                        <w:tcW w:w="335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C8B" w:rsidRPr="00D31BB1" w:rsidRDefault="00CA6C8B" w:rsidP="00D31BB1">
                        <w:pPr>
                          <w:spacing w:after="0" w:line="240" w:lineRule="auto"/>
                          <w:rPr>
                            <w:b/>
                            <w:bCs/>
                            <w:rtl/>
                          </w:rPr>
                        </w:pPr>
                        <w:r w:rsidRPr="00D31BB1">
                          <w:rPr>
                            <w:rFonts w:hint="cs"/>
                            <w:b/>
                            <w:bCs/>
                            <w:rtl/>
                          </w:rPr>
                          <w:t>الحل</w:t>
                        </w:r>
                        <w:r w:rsidRPr="00D31BB1">
                          <w:rPr>
                            <w:b/>
                            <w:bCs/>
                            <w:rtl/>
                          </w:rPr>
                          <w:t xml:space="preserve"> : </w:t>
                        </w:r>
                        <w:r w:rsidRPr="00D31BB1">
                          <w:rPr>
                            <w:rFonts w:hint="cs"/>
                            <w:b/>
                            <w:bCs/>
                            <w:rtl/>
                          </w:rPr>
                          <w:t>المعادله</w:t>
                        </w:r>
                        <w:r w:rsidRPr="00D31BB1">
                          <w:rPr>
                            <w:b/>
                            <w:bCs/>
                            <w:rtl/>
                          </w:rPr>
                          <w:t xml:space="preserve"> </w:t>
                        </w:r>
                        <w:r w:rsidRPr="00D31BB1">
                          <w:rPr>
                            <w:rFonts w:hint="cs"/>
                            <w:b/>
                            <w:bCs/>
                            <w:rtl/>
                          </w:rPr>
                          <w:t>هي</w:t>
                        </w:r>
                        <w:r w:rsidRPr="00D31BB1">
                          <w:rPr>
                            <w:b/>
                            <w:bCs/>
                            <w:rtl/>
                          </w:rPr>
                          <w:t xml:space="preserve"> ............................</w:t>
                        </w:r>
                      </w:p>
                      <w:p w:rsidR="00CA6C8B" w:rsidRPr="00D31BB1" w:rsidRDefault="00CA6C8B" w:rsidP="00D31BB1">
                        <w:pPr>
                          <w:spacing w:after="0" w:line="240" w:lineRule="auto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3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A6C8B" w:rsidRPr="00D31BB1" w:rsidRDefault="00CA6C8B" w:rsidP="00D31BB1">
                        <w:pPr>
                          <w:spacing w:after="0" w:line="240" w:lineRule="auto"/>
                          <w:rPr>
                            <w:b/>
                            <w:bCs/>
                          </w:rPr>
                        </w:pPr>
                        <w:r w:rsidRPr="00D31BB1">
                          <w:rPr>
                            <w:rFonts w:hint="cs"/>
                            <w:b/>
                            <w:bCs/>
                            <w:rtl/>
                          </w:rPr>
                          <w:t>الحل</w:t>
                        </w:r>
                        <w:r w:rsidRPr="00D31BB1">
                          <w:rPr>
                            <w:b/>
                            <w:bCs/>
                            <w:rtl/>
                          </w:rPr>
                          <w:t xml:space="preserve"> : </w:t>
                        </w:r>
                        <w:r w:rsidRPr="00D31BB1">
                          <w:rPr>
                            <w:rFonts w:hint="cs"/>
                            <w:b/>
                            <w:bCs/>
                            <w:rtl/>
                          </w:rPr>
                          <w:t>المعادله</w:t>
                        </w:r>
                        <w:r w:rsidRPr="00D31BB1">
                          <w:rPr>
                            <w:b/>
                            <w:bCs/>
                            <w:rtl/>
                          </w:rPr>
                          <w:t xml:space="preserve"> </w:t>
                        </w:r>
                        <w:r w:rsidRPr="00D31BB1">
                          <w:rPr>
                            <w:rFonts w:hint="cs"/>
                            <w:b/>
                            <w:bCs/>
                            <w:rtl/>
                          </w:rPr>
                          <w:t>هي</w:t>
                        </w:r>
                        <w:r w:rsidRPr="00D31BB1">
                          <w:rPr>
                            <w:b/>
                            <w:bCs/>
                            <w:rtl/>
                          </w:rPr>
                          <w:t xml:space="preserve"> ............................</w:t>
                        </w:r>
                      </w:p>
                    </w:tc>
                  </w:tr>
                </w:tbl>
                <w:p w:rsidR="00CA6C8B" w:rsidRPr="00D31BB1" w:rsidRDefault="00CA6C8B" w:rsidP="00D31BB1">
                  <w:pPr>
                    <w:spacing w:after="0" w:line="240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3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6C8B" w:rsidRPr="00D31BB1" w:rsidRDefault="00CA6C8B" w:rsidP="00D31BB1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D31BB1">
                    <w:rPr>
                      <w:rFonts w:hint="cs"/>
                      <w:b/>
                      <w:bCs/>
                      <w:rtl/>
                    </w:rPr>
                    <w:t>مثلي</w:t>
                  </w:r>
                  <w:r w:rsidRPr="00D31BB1">
                    <w:rPr>
                      <w:b/>
                      <w:bCs/>
                      <w:rtl/>
                    </w:rPr>
                    <w:t xml:space="preserve"> </w:t>
                  </w:r>
                  <w:r w:rsidRPr="00D31BB1">
                    <w:rPr>
                      <w:rFonts w:hint="cs"/>
                      <w:b/>
                      <w:bCs/>
                      <w:rtl/>
                    </w:rPr>
                    <w:t>النقطه</w:t>
                  </w:r>
                  <w:r w:rsidRPr="00D31BB1">
                    <w:rPr>
                      <w:b/>
                      <w:bCs/>
                      <w:rtl/>
                    </w:rPr>
                    <w:t xml:space="preserve"> </w:t>
                  </w:r>
                  <w:r w:rsidRPr="00D31BB1">
                    <w:rPr>
                      <w:rFonts w:hint="cs"/>
                      <w:b/>
                      <w:bCs/>
                      <w:rtl/>
                    </w:rPr>
                    <w:t>في</w:t>
                  </w:r>
                  <w:r w:rsidRPr="00D31BB1">
                    <w:rPr>
                      <w:b/>
                      <w:bCs/>
                      <w:rtl/>
                    </w:rPr>
                    <w:t xml:space="preserve"> </w:t>
                  </w:r>
                  <w:r w:rsidRPr="00D31BB1">
                    <w:rPr>
                      <w:rFonts w:hint="cs"/>
                      <w:b/>
                      <w:bCs/>
                      <w:rtl/>
                    </w:rPr>
                    <w:t>المستوى</w:t>
                  </w:r>
                  <w:r w:rsidRPr="00D31BB1">
                    <w:rPr>
                      <w:b/>
                      <w:bCs/>
                      <w:rtl/>
                    </w:rPr>
                    <w:t xml:space="preserve"> </w:t>
                  </w:r>
                  <w:r w:rsidRPr="00D31BB1">
                    <w:rPr>
                      <w:rFonts w:hint="cs"/>
                      <w:b/>
                      <w:bCs/>
                      <w:rtl/>
                    </w:rPr>
                    <w:t>القطبي</w:t>
                  </w:r>
                  <w:r w:rsidRPr="00D31BB1">
                    <w:rPr>
                      <w:b/>
                      <w:bCs/>
                      <w:rtl/>
                    </w:rPr>
                    <w:t xml:space="preserve"> :  </w:t>
                  </w:r>
                </w:p>
                <w:p w:rsidR="00CA6C8B" w:rsidRPr="00D31BB1" w:rsidRDefault="00CA6C8B" w:rsidP="00D31BB1">
                  <w:pPr>
                    <w:spacing w:after="0" w:line="240" w:lineRule="auto"/>
                    <w:rPr>
                      <w:b/>
                      <w:bCs/>
                    </w:rPr>
                  </w:pPr>
                  <w:r>
                    <w:rPr>
                      <w:noProof/>
                    </w:rPr>
                    <w:pict>
                      <v:shape id="صورة 2" o:spid="_x0000_s1026" type="#_x0000_t75" style="position:absolute;left:0;text-align:left;margin-left:.05pt;margin-top:28.9pt;width:161.2pt;height:153.7pt;rotation:90;z-index:-251658240;visibility:visible" wrapcoords="0 0 0 21495 21600 21495 21600 0 0 0">
                        <v:imagedata r:id="rId51" o:title=""/>
                        <w10:wrap type="tight"/>
                      </v:shape>
                    </w:pict>
                  </w:r>
                  <w:r w:rsidRPr="00D31BB1">
                    <w:rPr>
                      <w:rFonts w:eastAsia="Times New Roman"/>
                      <w:b/>
                      <w:bCs/>
                      <w:position w:val="-16"/>
                    </w:rPr>
                    <w:object w:dxaOrig="1440" w:dyaOrig="480">
                      <v:shape id="_x0000_i1050" type="#_x0000_t75" style="width:1in;height:24pt" o:ole="">
                        <v:imagedata r:id="rId52" o:title=""/>
                      </v:shape>
                      <o:OLEObject Type="Embed" ProgID="Equation.DSMT4" ShapeID="_x0000_i1050" DrawAspect="Content" ObjectID="_1428676608" r:id="rId53"/>
                    </w:object>
                  </w:r>
                </w:p>
              </w:tc>
            </w:tr>
          </w:tbl>
          <w:p w:rsidR="00CA6C8B" w:rsidRPr="00D31BB1" w:rsidRDefault="00CA6C8B" w:rsidP="00D31BB1">
            <w:pPr>
              <w:spacing w:after="0" w:line="240" w:lineRule="auto"/>
              <w:rPr>
                <w:b/>
                <w:bCs/>
              </w:rPr>
            </w:pPr>
          </w:p>
        </w:tc>
      </w:tr>
    </w:tbl>
    <w:p w:rsidR="00CA6C8B" w:rsidRPr="00EE05F8" w:rsidRDefault="00CA6C8B">
      <w:pPr>
        <w:rPr>
          <w:b/>
          <w:bCs/>
          <w:rtl/>
        </w:rPr>
      </w:pPr>
    </w:p>
    <w:sectPr w:rsidR="00CA6C8B" w:rsidRPr="00EE05F8" w:rsidSect="00C660B7">
      <w:pgSz w:w="11906" w:h="16838"/>
      <w:pgMar w:top="567" w:right="1797" w:bottom="731" w:left="179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6C9B"/>
    <w:rsid w:val="000071B6"/>
    <w:rsid w:val="00026611"/>
    <w:rsid w:val="00042377"/>
    <w:rsid w:val="00046639"/>
    <w:rsid w:val="00061977"/>
    <w:rsid w:val="00064D70"/>
    <w:rsid w:val="000669DD"/>
    <w:rsid w:val="00076C9B"/>
    <w:rsid w:val="0008082F"/>
    <w:rsid w:val="00093A46"/>
    <w:rsid w:val="000A15C1"/>
    <w:rsid w:val="000C16BD"/>
    <w:rsid w:val="000E1773"/>
    <w:rsid w:val="00121AFA"/>
    <w:rsid w:val="00130C0A"/>
    <w:rsid w:val="001433C1"/>
    <w:rsid w:val="00146CEB"/>
    <w:rsid w:val="00154B9C"/>
    <w:rsid w:val="00164BD8"/>
    <w:rsid w:val="00184EFD"/>
    <w:rsid w:val="001A02F8"/>
    <w:rsid w:val="001B03CC"/>
    <w:rsid w:val="001C3385"/>
    <w:rsid w:val="001D7FCD"/>
    <w:rsid w:val="001E1369"/>
    <w:rsid w:val="001E6F7C"/>
    <w:rsid w:val="001E7710"/>
    <w:rsid w:val="001F61B4"/>
    <w:rsid w:val="00202239"/>
    <w:rsid w:val="00203DEA"/>
    <w:rsid w:val="00207E3E"/>
    <w:rsid w:val="00212233"/>
    <w:rsid w:val="00226DB2"/>
    <w:rsid w:val="00235328"/>
    <w:rsid w:val="00241A0E"/>
    <w:rsid w:val="002753A3"/>
    <w:rsid w:val="002764F3"/>
    <w:rsid w:val="00280391"/>
    <w:rsid w:val="00285D54"/>
    <w:rsid w:val="002935D2"/>
    <w:rsid w:val="002A1B54"/>
    <w:rsid w:val="002A4659"/>
    <w:rsid w:val="002A5443"/>
    <w:rsid w:val="002C356C"/>
    <w:rsid w:val="002D43D1"/>
    <w:rsid w:val="002E30B7"/>
    <w:rsid w:val="002E361B"/>
    <w:rsid w:val="002E5E71"/>
    <w:rsid w:val="002F79B8"/>
    <w:rsid w:val="0030006C"/>
    <w:rsid w:val="00302478"/>
    <w:rsid w:val="0030344D"/>
    <w:rsid w:val="00320EF6"/>
    <w:rsid w:val="00354414"/>
    <w:rsid w:val="00366C77"/>
    <w:rsid w:val="003716FD"/>
    <w:rsid w:val="00373D84"/>
    <w:rsid w:val="00382576"/>
    <w:rsid w:val="00382C79"/>
    <w:rsid w:val="003908D7"/>
    <w:rsid w:val="003931CD"/>
    <w:rsid w:val="003B52DF"/>
    <w:rsid w:val="003C27D7"/>
    <w:rsid w:val="003C46C8"/>
    <w:rsid w:val="003D12BC"/>
    <w:rsid w:val="003F20B5"/>
    <w:rsid w:val="003F682F"/>
    <w:rsid w:val="004041AC"/>
    <w:rsid w:val="00411EA2"/>
    <w:rsid w:val="00434059"/>
    <w:rsid w:val="00442D86"/>
    <w:rsid w:val="00443CFF"/>
    <w:rsid w:val="00451204"/>
    <w:rsid w:val="0045349F"/>
    <w:rsid w:val="00460016"/>
    <w:rsid w:val="004612ED"/>
    <w:rsid w:val="004818D8"/>
    <w:rsid w:val="00486EAA"/>
    <w:rsid w:val="00491BE4"/>
    <w:rsid w:val="004A4B7B"/>
    <w:rsid w:val="004A5BCA"/>
    <w:rsid w:val="004A7D7D"/>
    <w:rsid w:val="004C540D"/>
    <w:rsid w:val="004D326F"/>
    <w:rsid w:val="004E7535"/>
    <w:rsid w:val="004F0B3C"/>
    <w:rsid w:val="004F2273"/>
    <w:rsid w:val="004F5D91"/>
    <w:rsid w:val="0050055A"/>
    <w:rsid w:val="00503F64"/>
    <w:rsid w:val="005242A2"/>
    <w:rsid w:val="005265F1"/>
    <w:rsid w:val="005401E8"/>
    <w:rsid w:val="00553100"/>
    <w:rsid w:val="0055717F"/>
    <w:rsid w:val="005633BB"/>
    <w:rsid w:val="0056761B"/>
    <w:rsid w:val="00573223"/>
    <w:rsid w:val="005746A6"/>
    <w:rsid w:val="0058199C"/>
    <w:rsid w:val="00584DF5"/>
    <w:rsid w:val="00586659"/>
    <w:rsid w:val="00596700"/>
    <w:rsid w:val="005A325D"/>
    <w:rsid w:val="005A38DF"/>
    <w:rsid w:val="005C0001"/>
    <w:rsid w:val="005D3FA2"/>
    <w:rsid w:val="005F33BD"/>
    <w:rsid w:val="00611823"/>
    <w:rsid w:val="00630B94"/>
    <w:rsid w:val="00652337"/>
    <w:rsid w:val="00654BC7"/>
    <w:rsid w:val="00661A79"/>
    <w:rsid w:val="0069183E"/>
    <w:rsid w:val="006A2D5C"/>
    <w:rsid w:val="006A5F5C"/>
    <w:rsid w:val="006B6E57"/>
    <w:rsid w:val="006B7AFD"/>
    <w:rsid w:val="006C0A87"/>
    <w:rsid w:val="006C3F2D"/>
    <w:rsid w:val="006C4920"/>
    <w:rsid w:val="006D72EF"/>
    <w:rsid w:val="006D75E4"/>
    <w:rsid w:val="006E3EC8"/>
    <w:rsid w:val="006F1DE4"/>
    <w:rsid w:val="006F79D6"/>
    <w:rsid w:val="00702C8B"/>
    <w:rsid w:val="00710E0A"/>
    <w:rsid w:val="00733C56"/>
    <w:rsid w:val="00735E36"/>
    <w:rsid w:val="00736EE6"/>
    <w:rsid w:val="0074678B"/>
    <w:rsid w:val="00747EAA"/>
    <w:rsid w:val="007543A8"/>
    <w:rsid w:val="00760A9B"/>
    <w:rsid w:val="007645F1"/>
    <w:rsid w:val="00781A42"/>
    <w:rsid w:val="00781FA1"/>
    <w:rsid w:val="00792EFD"/>
    <w:rsid w:val="007A714C"/>
    <w:rsid w:val="007B5C72"/>
    <w:rsid w:val="007C79DA"/>
    <w:rsid w:val="007E3D56"/>
    <w:rsid w:val="007F3C79"/>
    <w:rsid w:val="007F486A"/>
    <w:rsid w:val="007F4C64"/>
    <w:rsid w:val="0080221E"/>
    <w:rsid w:val="008051CC"/>
    <w:rsid w:val="00827813"/>
    <w:rsid w:val="00834BEE"/>
    <w:rsid w:val="00841B3E"/>
    <w:rsid w:val="00842193"/>
    <w:rsid w:val="0085485F"/>
    <w:rsid w:val="008572D2"/>
    <w:rsid w:val="00861F15"/>
    <w:rsid w:val="00862B71"/>
    <w:rsid w:val="00870E6C"/>
    <w:rsid w:val="008863F3"/>
    <w:rsid w:val="00895682"/>
    <w:rsid w:val="008B6987"/>
    <w:rsid w:val="008C51DE"/>
    <w:rsid w:val="008C56E2"/>
    <w:rsid w:val="008C6228"/>
    <w:rsid w:val="008E0AA2"/>
    <w:rsid w:val="008F227C"/>
    <w:rsid w:val="008F3DC6"/>
    <w:rsid w:val="00911A80"/>
    <w:rsid w:val="009125C7"/>
    <w:rsid w:val="00924BF0"/>
    <w:rsid w:val="009343FC"/>
    <w:rsid w:val="009360A9"/>
    <w:rsid w:val="00940B83"/>
    <w:rsid w:val="00953584"/>
    <w:rsid w:val="009625F2"/>
    <w:rsid w:val="00971097"/>
    <w:rsid w:val="0097751E"/>
    <w:rsid w:val="009778B2"/>
    <w:rsid w:val="00981B3C"/>
    <w:rsid w:val="0098267C"/>
    <w:rsid w:val="00986635"/>
    <w:rsid w:val="009977F5"/>
    <w:rsid w:val="009B17DB"/>
    <w:rsid w:val="009C3A59"/>
    <w:rsid w:val="009D7C2D"/>
    <w:rsid w:val="009E3421"/>
    <w:rsid w:val="009F2CE9"/>
    <w:rsid w:val="009F687E"/>
    <w:rsid w:val="00A04441"/>
    <w:rsid w:val="00A24610"/>
    <w:rsid w:val="00A24A63"/>
    <w:rsid w:val="00A33CBB"/>
    <w:rsid w:val="00A658D0"/>
    <w:rsid w:val="00AB4BF6"/>
    <w:rsid w:val="00AB5DCD"/>
    <w:rsid w:val="00AC7E98"/>
    <w:rsid w:val="00AD4547"/>
    <w:rsid w:val="00AD7EC9"/>
    <w:rsid w:val="00AE0B13"/>
    <w:rsid w:val="00B00F91"/>
    <w:rsid w:val="00B034FD"/>
    <w:rsid w:val="00B0550C"/>
    <w:rsid w:val="00B07818"/>
    <w:rsid w:val="00B117B6"/>
    <w:rsid w:val="00B262C4"/>
    <w:rsid w:val="00B27552"/>
    <w:rsid w:val="00B275CE"/>
    <w:rsid w:val="00B40136"/>
    <w:rsid w:val="00B41736"/>
    <w:rsid w:val="00B5440D"/>
    <w:rsid w:val="00B569A0"/>
    <w:rsid w:val="00B65C11"/>
    <w:rsid w:val="00B705FA"/>
    <w:rsid w:val="00B7216A"/>
    <w:rsid w:val="00B7617D"/>
    <w:rsid w:val="00B84079"/>
    <w:rsid w:val="00B92DD9"/>
    <w:rsid w:val="00BD0E12"/>
    <w:rsid w:val="00BD370B"/>
    <w:rsid w:val="00BD6D98"/>
    <w:rsid w:val="00BF31B4"/>
    <w:rsid w:val="00C02A37"/>
    <w:rsid w:val="00C06C6C"/>
    <w:rsid w:val="00C16A77"/>
    <w:rsid w:val="00C41775"/>
    <w:rsid w:val="00C43CC1"/>
    <w:rsid w:val="00C55D3C"/>
    <w:rsid w:val="00C660B7"/>
    <w:rsid w:val="00C7231C"/>
    <w:rsid w:val="00C75640"/>
    <w:rsid w:val="00C8597A"/>
    <w:rsid w:val="00C972AE"/>
    <w:rsid w:val="00CA6C8B"/>
    <w:rsid w:val="00CA6D63"/>
    <w:rsid w:val="00CC1349"/>
    <w:rsid w:val="00CC503B"/>
    <w:rsid w:val="00CC50EC"/>
    <w:rsid w:val="00CD5167"/>
    <w:rsid w:val="00CD5E98"/>
    <w:rsid w:val="00CD792E"/>
    <w:rsid w:val="00CE7FBF"/>
    <w:rsid w:val="00CF1AE2"/>
    <w:rsid w:val="00CF33E8"/>
    <w:rsid w:val="00D06AFF"/>
    <w:rsid w:val="00D12D65"/>
    <w:rsid w:val="00D2624F"/>
    <w:rsid w:val="00D31BB1"/>
    <w:rsid w:val="00D346CD"/>
    <w:rsid w:val="00D346F4"/>
    <w:rsid w:val="00D41C07"/>
    <w:rsid w:val="00D72A90"/>
    <w:rsid w:val="00D76A59"/>
    <w:rsid w:val="00D8053F"/>
    <w:rsid w:val="00D81BAC"/>
    <w:rsid w:val="00D958A9"/>
    <w:rsid w:val="00DA0402"/>
    <w:rsid w:val="00DB05C7"/>
    <w:rsid w:val="00DB3F80"/>
    <w:rsid w:val="00DC47A3"/>
    <w:rsid w:val="00DD0B22"/>
    <w:rsid w:val="00DD7611"/>
    <w:rsid w:val="00DE3F8E"/>
    <w:rsid w:val="00E03E4F"/>
    <w:rsid w:val="00E05F06"/>
    <w:rsid w:val="00E10D43"/>
    <w:rsid w:val="00E1134D"/>
    <w:rsid w:val="00E12F48"/>
    <w:rsid w:val="00E15EC1"/>
    <w:rsid w:val="00E252C7"/>
    <w:rsid w:val="00E52844"/>
    <w:rsid w:val="00E543B4"/>
    <w:rsid w:val="00E72C92"/>
    <w:rsid w:val="00E76B0C"/>
    <w:rsid w:val="00E876B1"/>
    <w:rsid w:val="00E94DDC"/>
    <w:rsid w:val="00E96D2F"/>
    <w:rsid w:val="00EA0214"/>
    <w:rsid w:val="00EA5E45"/>
    <w:rsid w:val="00EC4291"/>
    <w:rsid w:val="00ED0259"/>
    <w:rsid w:val="00EE05F8"/>
    <w:rsid w:val="00EF661C"/>
    <w:rsid w:val="00EF769F"/>
    <w:rsid w:val="00F00AD5"/>
    <w:rsid w:val="00F030B2"/>
    <w:rsid w:val="00F078B8"/>
    <w:rsid w:val="00F07F4E"/>
    <w:rsid w:val="00F21E1D"/>
    <w:rsid w:val="00F4106A"/>
    <w:rsid w:val="00F52BF1"/>
    <w:rsid w:val="00F53C13"/>
    <w:rsid w:val="00F53E3D"/>
    <w:rsid w:val="00F77EEC"/>
    <w:rsid w:val="00F81A39"/>
    <w:rsid w:val="00F84EEE"/>
    <w:rsid w:val="00F92949"/>
    <w:rsid w:val="00FC7BEC"/>
    <w:rsid w:val="00FE12FA"/>
    <w:rsid w:val="00FE6757"/>
    <w:rsid w:val="00FE77A5"/>
    <w:rsid w:val="00FF2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F2D"/>
    <w:pPr>
      <w:bidi/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76C9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65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5C11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3.png"/><Relationship Id="rId50" Type="http://schemas.openxmlformats.org/officeDocument/2006/relationships/oleObject" Target="embeddings/oleObject23.bin"/><Relationship Id="rId55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3" Type="http://schemas.openxmlformats.org/officeDocument/2006/relationships/oleObject" Target="embeddings/oleObject2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4.png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6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2.bin"/><Relationship Id="rId8" Type="http://schemas.openxmlformats.org/officeDocument/2006/relationships/image" Target="media/image3.wmf"/><Relationship Id="rId51" Type="http://schemas.openxmlformats.org/officeDocument/2006/relationships/image" Target="media/image25.e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</TotalTime>
  <Pages>1</Pages>
  <Words>210</Words>
  <Characters>1202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ام حور</dc:creator>
  <cp:keywords/>
  <dc:description/>
  <cp:lastModifiedBy>WinXp</cp:lastModifiedBy>
  <cp:revision>7</cp:revision>
  <cp:lastPrinted>2013-03-05T18:13:00Z</cp:lastPrinted>
  <dcterms:created xsi:type="dcterms:W3CDTF">2013-03-05T09:09:00Z</dcterms:created>
  <dcterms:modified xsi:type="dcterms:W3CDTF">2013-04-28T14:50:00Z</dcterms:modified>
</cp:coreProperties>
</file>